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D977" w14:textId="77777777" w:rsidR="001B74E3" w:rsidRPr="006C2E80" w:rsidRDefault="001B74E3" w:rsidP="001B74E3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C3-230080</w:t>
      </w:r>
    </w:p>
    <w:p w14:paraId="5F958737" w14:textId="77777777" w:rsidR="001B74E3" w:rsidRDefault="001B74E3" w:rsidP="001B74E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40A20878" w14:textId="77777777" w:rsidR="001B74E3" w:rsidRDefault="001B74E3" w:rsidP="00E70B5A">
      <w:pPr>
        <w:pStyle w:val="Header"/>
        <w:tabs>
          <w:tab w:val="right" w:pos="9638"/>
        </w:tabs>
        <w:rPr>
          <w:sz w:val="24"/>
          <w:szCs w:val="24"/>
        </w:rPr>
      </w:pPr>
    </w:p>
    <w:p w14:paraId="5807B12A" w14:textId="3FB5E86A" w:rsidR="00E70B5A" w:rsidRPr="006C2E80" w:rsidRDefault="00E70B5A" w:rsidP="00E70B5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</w:t>
      </w:r>
      <w:r>
        <w:rPr>
          <w:sz w:val="24"/>
          <w:szCs w:val="24"/>
        </w:rPr>
        <w:t>1</w:t>
      </w:r>
      <w:r w:rsidRPr="00B37BE6">
        <w:rPr>
          <w:sz w:val="24"/>
          <w:szCs w:val="24"/>
        </w:rPr>
        <w:t>-</w:t>
      </w:r>
      <w:r w:rsidRPr="00D05C6C">
        <w:rPr>
          <w:sz w:val="24"/>
          <w:szCs w:val="24"/>
        </w:rPr>
        <w:t>230256</w:t>
      </w:r>
    </w:p>
    <w:p w14:paraId="3A246B5B" w14:textId="77777777" w:rsidR="00E70B5A" w:rsidRDefault="00E70B5A" w:rsidP="00E70B5A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2D029B2C" w14:textId="77777777" w:rsidR="00E70B5A" w:rsidRPr="00E70B5A" w:rsidRDefault="00E70B5A" w:rsidP="00F659EB">
      <w:pPr>
        <w:pStyle w:val="Header"/>
        <w:tabs>
          <w:tab w:val="right" w:pos="9638"/>
        </w:tabs>
        <w:rPr>
          <w:sz w:val="24"/>
          <w:szCs w:val="24"/>
        </w:rPr>
      </w:pPr>
    </w:p>
    <w:p w14:paraId="469F97B5" w14:textId="4B78B071" w:rsidR="00D05C6C" w:rsidRDefault="00D05C6C" w:rsidP="00D05C6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C4-230439</w:t>
      </w:r>
    </w:p>
    <w:p w14:paraId="761F2352" w14:textId="22374665" w:rsidR="002201D7" w:rsidRPr="00E70B5A" w:rsidRDefault="00D05C6C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Yu Mincho"/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0D366E04" w14:textId="77777777" w:rsidR="00D05C6C" w:rsidRPr="00D05C6C" w:rsidRDefault="00D05C6C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7F9F2F8C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Mobile, </w:t>
      </w:r>
    </w:p>
    <w:p w14:paraId="7FB858B6" w14:textId="52AC75E7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82A" w:rsidRPr="00A4482A">
        <w:rPr>
          <w:rFonts w:ascii="Arial" w:eastAsia="Batang" w:hAnsi="Arial" w:cs="Arial"/>
          <w:b/>
          <w:sz w:val="24"/>
          <w:szCs w:val="24"/>
          <w:lang w:eastAsia="zh-CN"/>
        </w:rPr>
        <w:t>New WID on Enablers for Network Automation for 5G - phase 3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59E87E1A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3A5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2A88A9AB" w:rsidR="005A09B5" w:rsidRDefault="000E745F">
      <w:pPr>
        <w:pStyle w:val="Heading8"/>
      </w:pPr>
      <w:r>
        <w:t xml:space="preserve">Title: </w:t>
      </w:r>
      <w:bookmarkStart w:id="0" w:name="OLE_LINK3"/>
      <w:r w:rsidR="00A4482A" w:rsidRPr="00A4482A">
        <w:t>New WID on Enablers for Network Automation for 5G - phase 3</w:t>
      </w:r>
    </w:p>
    <w:bookmarkEnd w:id="0"/>
    <w:p w14:paraId="460F2462" w14:textId="179AE6E6" w:rsidR="005A09B5" w:rsidRDefault="000E745F">
      <w:pPr>
        <w:pStyle w:val="Heading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FA43CC2" w14:textId="63635614" w:rsidR="00C0483A" w:rsidRDefault="00C0483A" w:rsidP="00C0483A">
      <w:pPr>
        <w:rPr>
          <w:lang w:eastAsia="zh-CN"/>
        </w:rPr>
      </w:pPr>
      <w:r>
        <w:t>For CT1:</w:t>
      </w:r>
    </w:p>
    <w:p w14:paraId="215C1391" w14:textId="77777777" w:rsidR="009A7525" w:rsidRDefault="009A7525" w:rsidP="009A75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43780D55" w14:textId="5DB367DF" w:rsidR="00C0483A" w:rsidRDefault="009A7525" w:rsidP="009A752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of URSP</w:t>
      </w:r>
      <w:r w:rsidR="001B768C">
        <w:rPr>
          <w:lang w:eastAsia="zh-CN"/>
        </w:rPr>
        <w:t>.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PFD Determination Analytics;</w:t>
      </w:r>
    </w:p>
    <w:p w14:paraId="784A0F0D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the NEF and the DCCF to support the case;</w:t>
      </w:r>
    </w:p>
    <w:p w14:paraId="758140E9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06B93C68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B4F273E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SMF;</w:t>
      </w:r>
    </w:p>
    <w:p w14:paraId="76A1379B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URSP updates in Service Experience Analytics;</w:t>
      </w:r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11DC30F7" w14:textId="77777777" w:rsidR="006B1448" w:rsidRPr="00DA56D9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44611">
        <w:rPr>
          <w:lang w:val="en-US" w:eastAsia="zh-CN"/>
        </w:rPr>
        <w:t xml:space="preserve">Potential update </w:t>
      </w:r>
      <w:r>
        <w:rPr>
          <w:lang w:val="en-US" w:eastAsia="zh-CN"/>
        </w:rPr>
        <w:t>to the</w:t>
      </w:r>
      <w:r w:rsidRPr="00944611">
        <w:rPr>
          <w:lang w:val="en-US" w:eastAsia="zh-CN"/>
        </w:rPr>
        <w:t xml:space="preserve"> </w:t>
      </w:r>
      <w:r>
        <w:rPr>
          <w:lang w:val="en-US" w:eastAsia="zh-CN"/>
        </w:rPr>
        <w:t>AMF</w:t>
      </w:r>
      <w:r w:rsidRPr="00944611">
        <w:rPr>
          <w:lang w:val="en-US" w:eastAsia="zh-CN"/>
        </w:rPr>
        <w:t xml:space="preserve"> to support finer granularity of location information.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7C01A964" w14:textId="418D43FB" w:rsidR="003C5C3E" w:rsidRDefault="003C5C3E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Potential update of the UDM</w:t>
      </w:r>
      <w:r w:rsidR="000306A0">
        <w:rPr>
          <w:lang w:eastAsia="zh-CN"/>
        </w:rPr>
        <w:t>/UDR</w:t>
      </w:r>
      <w:r>
        <w:rPr>
          <w:lang w:eastAsia="zh-CN"/>
        </w:rPr>
        <w:t xml:space="preserve"> to support the scenario;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6C3DB839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7777777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79F77A41" w:rsidR="003C6579" w:rsidRPr="00944611" w:rsidRDefault="00944611" w:rsidP="00862828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944611">
        <w:rPr>
          <w:lang w:val="en-US" w:eastAsia="zh-CN"/>
        </w:rPr>
        <w:t xml:space="preserve">Potential update </w:t>
      </w:r>
      <w:r w:rsidR="00C538F9">
        <w:rPr>
          <w:lang w:val="en-US" w:eastAsia="zh-CN"/>
        </w:rPr>
        <w:t>to the</w:t>
      </w:r>
      <w:r w:rsidRPr="00944611">
        <w:rPr>
          <w:lang w:val="en-US" w:eastAsia="zh-CN"/>
        </w:rPr>
        <w:t xml:space="preserve"> GMLC to support finer granularity of location information.</w:t>
      </w:r>
    </w:p>
    <w:p w14:paraId="5BF94B3F" w14:textId="77777777" w:rsidR="00862828" w:rsidRDefault="00862828">
      <w:pPr>
        <w:pStyle w:val="B1"/>
        <w:rPr>
          <w:rFonts w:eastAsia="Times New Roman"/>
          <w:color w:val="auto"/>
          <w:lang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3F9E4B38" w:rsidR="00541E4C" w:rsidRDefault="001B768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48957D34" w:rsidR="00541E4C" w:rsidRDefault="001B768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 of URSP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15B5C027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1B768C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responsibility</w:t>
            </w:r>
          </w:p>
        </w:tc>
      </w:tr>
      <w:tr w:rsidR="00AF377A" w14:paraId="3804B1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7D0A0B70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</w:t>
            </w:r>
          </w:p>
          <w:p w14:paraId="381C1A7D" w14:textId="5169E4D1" w:rsidR="007814E1" w:rsidRDefault="007814E1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05E6DF48" w:rsidR="00AF377A" w:rsidRP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0510759F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update on data collection related to the URSP rules enforcement and application matched;</w:t>
            </w:r>
          </w:p>
          <w:p w14:paraId="7A679F9F" w14:textId="167A3801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6B1448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6B1448" w:rsidRDefault="006B1448" w:rsidP="006B1448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6B1448" w:rsidRDefault="006B1448" w:rsidP="006B1448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6B1448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A11E" w14:textId="062FFFD7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6B1448" w:rsidRDefault="006B1448" w:rsidP="006B1448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4721C18F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AnLF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even </w:t>
            </w:r>
            <w:r w:rsidRPr="00F13F86">
              <w:rPr>
                <w:lang w:eastAsia="zh-CN"/>
              </w:rPr>
              <w:t>Rel-17 leftover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720B7644" w:rsidR="00AF377A" w:rsidRPr="00F141E7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97E89A4" w14:textId="18B706F8" w:rsidR="00AF377A" w:rsidRDefault="00AF377A" w:rsidP="00AF377A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AF377A" w:rsidRPr="007A1F91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AF377A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0C84AF9A" w:rsidR="00AF377A" w:rsidRDefault="00AF377A" w:rsidP="00AF377A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>Network Data Analytics signalling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even </w:t>
            </w:r>
            <w:r w:rsidRPr="00F13F86">
              <w:rPr>
                <w:lang w:eastAsia="zh-CN"/>
              </w:rPr>
              <w:t>Rel-17 leftover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AF377A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7777777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709B5A9B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  <w:p w14:paraId="2A9F918B" w14:textId="0369101A" w:rsidR="00AF377A" w:rsidRDefault="00AF377A" w:rsidP="00AF377A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0D2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  <w:p w14:paraId="1AB77B99" w14:textId="4004E788" w:rsidR="00AF377A" w:rsidRDefault="00AF377A" w:rsidP="00AF377A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6B1448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F75" w14:textId="334467BD" w:rsidR="006B1448" w:rsidRDefault="006B1448" w:rsidP="006B144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6B1448" w:rsidRDefault="006B1448" w:rsidP="006B1448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6B1448" w:rsidRDefault="006B1448" w:rsidP="006B14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98E765C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48FE9C1B" w14:textId="294A09D1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AF377A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5DE19ED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consent.</w:t>
            </w:r>
          </w:p>
          <w:p w14:paraId="161708F5" w14:textId="18675A24" w:rsidR="00AF377A" w:rsidRPr="00BF1AC0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AF377A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ACE3E9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  <w:p w14:paraId="1FE376E2" w14:textId="7030CA4F" w:rsidR="00AF377A" w:rsidRDefault="00AF377A" w:rsidP="00AF377A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323487" w14:paraId="588728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4827B78" w:rsidR="00323487" w:rsidRDefault="00323487" w:rsidP="003234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2C9F73D" w:rsidR="00323487" w:rsidRDefault="00323487" w:rsidP="003234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GMLC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66C26591" w:rsidR="00323487" w:rsidRDefault="00323487" w:rsidP="00323487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4ABF5A1F" w:rsidR="00323487" w:rsidRDefault="00323487" w:rsidP="003234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323487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323487" w:rsidRDefault="00323487" w:rsidP="0032348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323487" w:rsidRDefault="00323487" w:rsidP="0032348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323487" w:rsidRPr="00BF1AC0" w:rsidRDefault="00323487" w:rsidP="00323487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323487" w:rsidRDefault="00323487" w:rsidP="00323487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323487" w:rsidRDefault="00323487" w:rsidP="003234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lastRenderedPageBreak/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1C51B84C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6B144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6B144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6B1448" w:rsidRPr="003D64F7" w:rsidRDefault="006B1448" w:rsidP="006B1448">
            <w:pPr>
              <w:pStyle w:val="TAL"/>
            </w:pPr>
          </w:p>
        </w:tc>
      </w:tr>
      <w:tr w:rsidR="006B144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6B1448" w:rsidRPr="003D64F7" w:rsidRDefault="006B1448" w:rsidP="006B1448">
            <w:pPr>
              <w:pStyle w:val="TAL"/>
            </w:pPr>
          </w:p>
        </w:tc>
      </w:tr>
      <w:tr w:rsidR="006B144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6B144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6B144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6B144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CDDA3" w14:textId="77777777" w:rsidR="00B12963" w:rsidRDefault="00B12963">
      <w:pPr>
        <w:spacing w:after="0"/>
      </w:pPr>
      <w:r>
        <w:separator/>
      </w:r>
    </w:p>
  </w:endnote>
  <w:endnote w:type="continuationSeparator" w:id="0">
    <w:p w14:paraId="5227DB67" w14:textId="77777777" w:rsidR="00B12963" w:rsidRDefault="00B129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852D8" w14:textId="77777777" w:rsidR="00B12963" w:rsidRDefault="00B12963">
      <w:pPr>
        <w:spacing w:after="0"/>
      </w:pPr>
      <w:r>
        <w:separator/>
      </w:r>
    </w:p>
  </w:footnote>
  <w:footnote w:type="continuationSeparator" w:id="0">
    <w:p w14:paraId="78B0F193" w14:textId="77777777" w:rsidR="00B12963" w:rsidRDefault="00B129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9C4A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1C182A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5777"/>
    <w:rsid w:val="00163798"/>
    <w:rsid w:val="0016394E"/>
    <w:rsid w:val="00171925"/>
    <w:rsid w:val="00173998"/>
    <w:rsid w:val="00174617"/>
    <w:rsid w:val="001759A7"/>
    <w:rsid w:val="00197084"/>
    <w:rsid w:val="001A4192"/>
    <w:rsid w:val="001A7910"/>
    <w:rsid w:val="001B14F7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4A2E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502CD2"/>
    <w:rsid w:val="00504E33"/>
    <w:rsid w:val="005125F8"/>
    <w:rsid w:val="005206E9"/>
    <w:rsid w:val="005213A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23BE"/>
    <w:rsid w:val="006418C6"/>
    <w:rsid w:val="00641ED8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9015E2"/>
    <w:rsid w:val="009078FB"/>
    <w:rsid w:val="00907A70"/>
    <w:rsid w:val="00913B85"/>
    <w:rsid w:val="00915DF7"/>
    <w:rsid w:val="00920224"/>
    <w:rsid w:val="00922FCB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B67DE"/>
    <w:rsid w:val="00AC4521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D6A"/>
    <w:rsid w:val="00E13FD9"/>
    <w:rsid w:val="00E20C37"/>
    <w:rsid w:val="00E27AAA"/>
    <w:rsid w:val="00E418DE"/>
    <w:rsid w:val="00E4323C"/>
    <w:rsid w:val="00E43AC4"/>
    <w:rsid w:val="00E45112"/>
    <w:rsid w:val="00E52C57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6BE5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</cp:lastModifiedBy>
  <cp:revision>3</cp:revision>
  <cp:lastPrinted>2000-02-29T11:31:00Z</cp:lastPrinted>
  <dcterms:created xsi:type="dcterms:W3CDTF">2023-02-20T13:43:00Z</dcterms:created>
  <dcterms:modified xsi:type="dcterms:W3CDTF">2023-02-20T13:43:00Z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